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05279" w14:textId="16D7D507" w:rsidR="000D551E" w:rsidRDefault="00BE5BF8" w:rsidP="00BE5BF8">
      <w:pPr>
        <w:pStyle w:val="Heading1"/>
      </w:pPr>
      <w:r>
        <w:t>Read, Write, Count worksheet</w:t>
      </w:r>
    </w:p>
    <w:p w14:paraId="69F51C32" w14:textId="0FF6170E" w:rsidR="00BE5BF8" w:rsidRDefault="00920E24" w:rsidP="00BE5BF8">
      <w:pPr>
        <w:pStyle w:val="Heading2"/>
      </w:pPr>
      <w:r>
        <w:t>Talk it Out</w:t>
      </w:r>
      <w:r w:rsidR="00BE5BF8">
        <w:t xml:space="preserve"> cards – </w:t>
      </w:r>
      <w:r>
        <w:t>perfect day activity</w:t>
      </w:r>
    </w:p>
    <w:p w14:paraId="53C546DF" w14:textId="6EDF29F5" w:rsidR="00BE5BF8" w:rsidRDefault="00BE5BF8" w:rsidP="00BE5BF8"/>
    <w:p w14:paraId="560725FD" w14:textId="07274536" w:rsidR="000D551E" w:rsidRDefault="00920E24" w:rsidP="00920E24">
      <w:r w:rsidRPr="00920E24">
        <w:t>Plan out your perfect day. You can either write or draw what you would like to do.</w:t>
      </w:r>
    </w:p>
    <w:p w14:paraId="0896EF5A" w14:textId="21691528" w:rsidR="00920E24" w:rsidRDefault="00920E24" w:rsidP="00920E24"/>
    <w:p w14:paraId="575D619E" w14:textId="69571F8C" w:rsidR="00920E24" w:rsidRDefault="00920E24" w:rsidP="00920E2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4FA1FD" wp14:editId="5FC5E395">
                <wp:simplePos x="0" y="0"/>
                <wp:positionH relativeFrom="column">
                  <wp:posOffset>1920875</wp:posOffset>
                </wp:positionH>
                <wp:positionV relativeFrom="paragraph">
                  <wp:posOffset>5341620</wp:posOffset>
                </wp:positionV>
                <wp:extent cx="3848100" cy="1343025"/>
                <wp:effectExtent l="19050" t="19050" r="19050" b="28575"/>
                <wp:wrapNone/>
                <wp:docPr id="10" name="Rectangle 10" descr="Empty text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13430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359AFE" id="Rectangle 10" o:spid="_x0000_s1026" alt="Empty text box" style="position:absolute;margin-left:151.25pt;margin-top:420.6pt;width:303pt;height:10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" filled="f" strokecolor="black [3213]" strokeweight="2.2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36000BF" wp14:editId="77DADFE6">
            <wp:simplePos x="0" y="0"/>
            <wp:positionH relativeFrom="column">
              <wp:posOffset>-3810</wp:posOffset>
            </wp:positionH>
            <wp:positionV relativeFrom="paragraph">
              <wp:posOffset>28575</wp:posOffset>
            </wp:positionV>
            <wp:extent cx="1295400" cy="1295400"/>
            <wp:effectExtent l="0" t="0" r="0" b="0"/>
            <wp:wrapNone/>
            <wp:docPr id="2" name="Picture 2" descr="Clock outline clip art, with no hand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lock outline clip art, with no hand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B3C353" wp14:editId="4B085A57">
                <wp:simplePos x="0" y="0"/>
                <wp:positionH relativeFrom="column">
                  <wp:posOffset>1914525</wp:posOffset>
                </wp:positionH>
                <wp:positionV relativeFrom="paragraph">
                  <wp:posOffset>19050</wp:posOffset>
                </wp:positionV>
                <wp:extent cx="3848100" cy="1343025"/>
                <wp:effectExtent l="19050" t="19050" r="19050" b="28575"/>
                <wp:wrapNone/>
                <wp:docPr id="8" name="Rectangle 8" descr="Empty text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13430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BD8A75" id="Rectangle 8" o:spid="_x0000_s1026" alt="Empty text box" style="position:absolute;margin-left:150.75pt;margin-top:1.5pt;width:303pt;height:10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" filled="f" strokecolor="black [3213]" strokeweight="2.2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16A5567" wp14:editId="1A7FAB5D">
            <wp:simplePos x="0" y="0"/>
            <wp:positionH relativeFrom="column">
              <wp:posOffset>-1905</wp:posOffset>
            </wp:positionH>
            <wp:positionV relativeFrom="paragraph">
              <wp:posOffset>1800225</wp:posOffset>
            </wp:positionV>
            <wp:extent cx="1295400" cy="1295400"/>
            <wp:effectExtent l="0" t="0" r="0" b="0"/>
            <wp:wrapNone/>
            <wp:docPr id="4" name="Picture 4" descr="Clock outline clip art, with no hand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lock outline clip art, with no hand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4CF5B43B" wp14:editId="0D49EC51">
            <wp:simplePos x="0" y="0"/>
            <wp:positionH relativeFrom="column">
              <wp:posOffset>-5715</wp:posOffset>
            </wp:positionH>
            <wp:positionV relativeFrom="paragraph">
              <wp:posOffset>3564255</wp:posOffset>
            </wp:positionV>
            <wp:extent cx="1295400" cy="1295400"/>
            <wp:effectExtent l="0" t="0" r="0" b="0"/>
            <wp:wrapNone/>
            <wp:docPr id="5" name="Picture 5" descr="Clock outline clip art, with no hand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lock outline clip art, with no hand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477D6214" wp14:editId="38DADE1E">
            <wp:simplePos x="0" y="0"/>
            <wp:positionH relativeFrom="column">
              <wp:posOffset>0</wp:posOffset>
            </wp:positionH>
            <wp:positionV relativeFrom="paragraph">
              <wp:posOffset>5334000</wp:posOffset>
            </wp:positionV>
            <wp:extent cx="1295400" cy="1295400"/>
            <wp:effectExtent l="0" t="0" r="0" b="0"/>
            <wp:wrapNone/>
            <wp:docPr id="6" name="Picture 6" descr="Clock outline clip art, with no hand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lock outline clip art, with no hand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5EC9C9" wp14:editId="0825AC56">
                <wp:simplePos x="0" y="0"/>
                <wp:positionH relativeFrom="column">
                  <wp:posOffset>1911350</wp:posOffset>
                </wp:positionH>
                <wp:positionV relativeFrom="paragraph">
                  <wp:posOffset>1791335</wp:posOffset>
                </wp:positionV>
                <wp:extent cx="3848100" cy="1343025"/>
                <wp:effectExtent l="19050" t="19050" r="19050" b="28575"/>
                <wp:wrapNone/>
                <wp:docPr id="7" name="Rectangle 7" descr="Empty text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13430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7EB51C" id="Rectangle 7" o:spid="_x0000_s1026" alt="Empty text box" style="position:absolute;margin-left:150.5pt;margin-top:141.05pt;width:303pt;height:10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" filled="f" strokecolor="black [3213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CBAD0" wp14:editId="572A94F0">
                <wp:simplePos x="0" y="0"/>
                <wp:positionH relativeFrom="column">
                  <wp:posOffset>1911350</wp:posOffset>
                </wp:positionH>
                <wp:positionV relativeFrom="paragraph">
                  <wp:posOffset>3566160</wp:posOffset>
                </wp:positionV>
                <wp:extent cx="3848100" cy="1343025"/>
                <wp:effectExtent l="19050" t="19050" r="19050" b="28575"/>
                <wp:wrapNone/>
                <wp:docPr id="9" name="Rectangle 9" descr="Empty text bo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13430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EC7957" id="Rectangle 9" o:spid="_x0000_s1026" alt="Empty text box" style="position:absolute;margin-left:150.5pt;margin-top:280.8pt;width:303pt;height:10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" filled="f" strokecolor="black [3213]" strokeweight="2.25pt"/>
            </w:pict>
          </mc:Fallback>
        </mc:AlternateContent>
      </w:r>
    </w:p>
    <w:sectPr w:rsidR="00920E24" w:rsidSect="000D551E">
      <w:headerReference w:type="first" r:id="rId8"/>
      <w:pgSz w:w="11906" w:h="16838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4D352" w14:textId="77777777" w:rsidR="002F3EEA" w:rsidRDefault="002F3EEA" w:rsidP="00802F59">
      <w:r>
        <w:separator/>
      </w:r>
    </w:p>
  </w:endnote>
  <w:endnote w:type="continuationSeparator" w:id="0">
    <w:p w14:paraId="58EF097F" w14:textId="77777777" w:rsidR="002F3EEA" w:rsidRDefault="002F3EEA" w:rsidP="0080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6D29A" w14:textId="77777777" w:rsidR="002F3EEA" w:rsidRDefault="002F3EEA" w:rsidP="00802F59">
      <w:r>
        <w:separator/>
      </w:r>
    </w:p>
  </w:footnote>
  <w:footnote w:type="continuationSeparator" w:id="0">
    <w:p w14:paraId="6332DD43" w14:textId="77777777" w:rsidR="002F3EEA" w:rsidRDefault="002F3EEA" w:rsidP="00802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C096" w14:textId="77777777" w:rsidR="000D551E" w:rsidRDefault="000D551E" w:rsidP="00802F59">
    <w:pPr>
      <w:pStyle w:val="Header"/>
      <w:rPr>
        <w:noProof/>
        <w:lang w:eastAsia="en-GB"/>
      </w:rPr>
    </w:pPr>
  </w:p>
  <w:p w14:paraId="72FC2E2E" w14:textId="74496B4C" w:rsidR="000D551E" w:rsidRDefault="00BE5BF8" w:rsidP="00802F5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F7FFF2" wp14:editId="20CBDE71">
          <wp:simplePos x="0" y="0"/>
          <wp:positionH relativeFrom="column">
            <wp:posOffset>4682490</wp:posOffset>
          </wp:positionH>
          <wp:positionV relativeFrom="paragraph">
            <wp:posOffset>26670</wp:posOffset>
          </wp:positionV>
          <wp:extent cx="1379220" cy="955040"/>
          <wp:effectExtent l="0" t="0" r="0" b="0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D551E">
      <w:rPr>
        <w:noProof/>
        <w:lang w:eastAsia="en-GB"/>
      </w:rPr>
      <w:drawing>
        <wp:inline distT="0" distB="0" distL="0" distR="0" wp14:anchorId="7677C349" wp14:editId="48215AF5">
          <wp:extent cx="1440000" cy="979091"/>
          <wp:effectExtent l="0" t="0" r="8255" b="0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2" t="10566" r="8954" b="10405"/>
                  <a:stretch/>
                </pic:blipFill>
                <pic:spPr bwMode="auto">
                  <a:xfrm>
                    <a:off x="0" y="0"/>
                    <a:ext cx="1440000" cy="9790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F8485EF" w14:textId="77777777" w:rsidR="000D551E" w:rsidRDefault="000D551E" w:rsidP="00802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C7EEC"/>
    <w:multiLevelType w:val="hybridMultilevel"/>
    <w:tmpl w:val="DDE2B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BF8"/>
    <w:rsid w:val="000B6619"/>
    <w:rsid w:val="000D551E"/>
    <w:rsid w:val="00124179"/>
    <w:rsid w:val="002F3EEA"/>
    <w:rsid w:val="00313DDF"/>
    <w:rsid w:val="00387B6B"/>
    <w:rsid w:val="004611B6"/>
    <w:rsid w:val="004C5B16"/>
    <w:rsid w:val="0077183F"/>
    <w:rsid w:val="00797A84"/>
    <w:rsid w:val="00802F59"/>
    <w:rsid w:val="00822BA9"/>
    <w:rsid w:val="00920E24"/>
    <w:rsid w:val="00BC788D"/>
    <w:rsid w:val="00BE5BF8"/>
    <w:rsid w:val="00D25043"/>
    <w:rsid w:val="00FA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A60D5"/>
  <w15:chartTrackingRefBased/>
  <w15:docId w15:val="{2777F75D-0964-4163-AF1E-1CD25C9A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F59"/>
    <w:pPr>
      <w:spacing w:after="0"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4179"/>
    <w:pPr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4179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24179"/>
    <w:pPr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5043"/>
    <w:pPr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5043"/>
    <w:pPr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25043"/>
    <w:pPr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55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551E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0D55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551E"/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797A84"/>
    <w:rPr>
      <w:b/>
      <w:color w:val="F42582" w:themeColor="accent5"/>
      <w:u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124179"/>
    <w:rPr>
      <w:rFonts w:ascii="Arial" w:hAnsi="Arial"/>
      <w:b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124179"/>
    <w:rPr>
      <w:rFonts w:ascii="Arial" w:hAnsi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24179"/>
    <w:rPr>
      <w:rFonts w:ascii="Arial" w:hAnsi="Arial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25043"/>
    <w:rPr>
      <w:rFonts w:ascii="Arial" w:hAnsi="Arial"/>
      <w:b/>
      <w:b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25043"/>
    <w:rPr>
      <w:rFonts w:ascii="Arial" w:hAnsi="Arial"/>
      <w:b/>
      <w:bCs/>
      <w:i/>
      <w:i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25043"/>
    <w:rPr>
      <w:rFonts w:ascii="Arial" w:hAnsi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0B6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ck\Downloads\RWC%20worksheets\DO%20NOT%20USE%20-%202021%20update\SBT%20logo%20-%202021%20update.dotx" TargetMode="External"/></Relationships>
</file>

<file path=word/theme/theme1.xml><?xml version="1.0" encoding="utf-8"?>
<a:theme xmlns:a="http://schemas.openxmlformats.org/drawingml/2006/main" name="Office Theme">
  <a:themeElements>
    <a:clrScheme name="SBT colour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B5D6"/>
      </a:accent1>
      <a:accent2>
        <a:srgbClr val="F77F00"/>
      </a:accent2>
      <a:accent3>
        <a:srgbClr val="5BBF21"/>
      </a:accent3>
      <a:accent4>
        <a:srgbClr val="FFCE00"/>
      </a:accent4>
      <a:accent5>
        <a:srgbClr val="F42582"/>
      </a:accent5>
      <a:accent6>
        <a:srgbClr val="E8112D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SBT logo - 2021 update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 Baross</dc:creator>
  <cp:keywords/>
  <dc:description/>
  <cp:lastModifiedBy>Abi Baross</cp:lastModifiedBy>
  <cp:revision>2</cp:revision>
  <dcterms:created xsi:type="dcterms:W3CDTF">2021-08-24T14:48:00Z</dcterms:created>
  <dcterms:modified xsi:type="dcterms:W3CDTF">2021-08-24T14:48:00Z</dcterms:modified>
</cp:coreProperties>
</file>